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65D" w:rsidRDefault="00F1465D" w:rsidP="00F146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KYKKELL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1465D" w:rsidRDefault="00F1465D" w:rsidP="00F1465D">
      <w:pPr>
        <w:jc w:val="both"/>
        <w:rPr>
          <w:rFonts w:ascii="Times New Roman" w:hAnsi="Times New Roman" w:cs="Times New Roman"/>
        </w:rPr>
      </w:pPr>
    </w:p>
    <w:p w:rsidR="00F1465D" w:rsidRDefault="00F1465D" w:rsidP="00F1465D">
      <w:pPr>
        <w:jc w:val="both"/>
        <w:rPr>
          <w:rFonts w:ascii="Times New Roman" w:hAnsi="Times New Roman" w:cs="Times New Roman"/>
        </w:rPr>
      </w:pPr>
    </w:p>
    <w:p w:rsidR="00F1465D" w:rsidRDefault="00F1465D" w:rsidP="00F146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Masty</w:t>
      </w:r>
      <w:proofErr w:type="spellEnd"/>
      <w:r>
        <w:rPr>
          <w:rFonts w:ascii="Times New Roman" w:hAnsi="Times New Roman" w:cs="Times New Roman"/>
        </w:rPr>
        <w:t>(q.v.) brought a plaint of debt against him and 28 others.</w:t>
      </w:r>
    </w:p>
    <w:p w:rsidR="00F1465D" w:rsidRDefault="00F1465D" w:rsidP="00F146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1465D" w:rsidRDefault="00F1465D" w:rsidP="00F1465D">
      <w:pPr>
        <w:jc w:val="both"/>
        <w:rPr>
          <w:rFonts w:ascii="Times New Roman" w:hAnsi="Times New Roman" w:cs="Times New Roman"/>
        </w:rPr>
      </w:pPr>
    </w:p>
    <w:p w:rsidR="00F1465D" w:rsidRDefault="00F1465D" w:rsidP="00F1465D">
      <w:pPr>
        <w:jc w:val="both"/>
        <w:rPr>
          <w:rFonts w:ascii="Times New Roman" w:hAnsi="Times New Roman" w:cs="Times New Roman"/>
        </w:rPr>
      </w:pPr>
    </w:p>
    <w:p w:rsidR="00F1465D" w:rsidRDefault="00F1465D" w:rsidP="00F146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2018</w:t>
      </w:r>
    </w:p>
    <w:p w:rsidR="006B2F86" w:rsidRPr="00E71FC3" w:rsidRDefault="00F146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65D" w:rsidRDefault="00F1465D" w:rsidP="00E71FC3">
      <w:r>
        <w:separator/>
      </w:r>
    </w:p>
  </w:endnote>
  <w:endnote w:type="continuationSeparator" w:id="0">
    <w:p w:rsidR="00F1465D" w:rsidRDefault="00F146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65D" w:rsidRDefault="00F1465D" w:rsidP="00E71FC3">
      <w:r>
        <w:separator/>
      </w:r>
    </w:p>
  </w:footnote>
  <w:footnote w:type="continuationSeparator" w:id="0">
    <w:p w:rsidR="00F1465D" w:rsidRDefault="00F146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6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0816E6-E177-482D-866C-4BB3F2F7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46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146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2018-04-22T20:01:00Z</dcterms:created>
  <dcterms:modified xsi:type="dcterms:W3CDTF">2018-04-22T20:01:00Z</dcterms:modified>
</cp:coreProperties>
</file>